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529"/>
        <w:gridCol w:w="5583"/>
        <w:gridCol w:w="451"/>
        <w:gridCol w:w="1439"/>
        <w:gridCol w:w="3958"/>
      </w:tblGrid>
      <w:tr w:rsidR="00446538" w:rsidRPr="00846B76" w14:paraId="4722902D" w14:textId="77777777" w:rsidTr="00446538">
        <w:sdt>
          <w:sdtPr>
            <w:id w:val="415748049"/>
            <w:placeholder>
              <w:docPart w:val="1C22EDC7C073476C8301BD85D219060A"/>
            </w:placeholder>
            <w:temporary/>
            <w:showingPlcHdr/>
            <w15:appearance w15:val="hidden"/>
          </w:sdtPr>
          <w:sdtEndPr/>
          <w:sdtContent>
            <w:tc>
              <w:tcPr>
                <w:tcW w:w="590" w:type="pct"/>
                <w:vAlign w:val="bottom"/>
              </w:tcPr>
              <w:p w14:paraId="3BBCA6C4" w14:textId="77777777" w:rsidR="00446538" w:rsidRPr="00AC2926" w:rsidRDefault="00446538" w:rsidP="00562601">
                <w:r>
                  <w:t>Event Name</w:t>
                </w:r>
              </w:p>
            </w:tc>
          </w:sdtContent>
        </w:sdt>
        <w:tc>
          <w:tcPr>
            <w:tcW w:w="4410" w:type="pct"/>
            <w:gridSpan w:val="4"/>
            <w:tcBorders>
              <w:bottom w:val="single" w:sz="4" w:space="0" w:color="auto"/>
            </w:tcBorders>
          </w:tcPr>
          <w:p w14:paraId="4F5691C2" w14:textId="11530ED6" w:rsidR="00446538" w:rsidRPr="00846B76" w:rsidRDefault="00446538" w:rsidP="00562601"/>
        </w:tc>
      </w:tr>
      <w:tr w:rsidR="00003B30" w:rsidRPr="00846B76" w14:paraId="45F73E50" w14:textId="77777777" w:rsidTr="00446538">
        <w:sdt>
          <w:sdtPr>
            <w:id w:val="1692185716"/>
            <w:placeholder>
              <w:docPart w:val="ACC053F6A2F04400833AC8452E205CC9"/>
            </w:placeholder>
            <w:temporary/>
            <w:showingPlcHdr/>
            <w15:appearance w15:val="hidden"/>
          </w:sdtPr>
          <w:sdtEndPr/>
          <w:sdtContent>
            <w:tc>
              <w:tcPr>
                <w:tcW w:w="590" w:type="pct"/>
                <w:vAlign w:val="bottom"/>
              </w:tcPr>
              <w:p w14:paraId="1401D9E1" w14:textId="77777777" w:rsidR="00003B30" w:rsidRPr="00AC2926" w:rsidRDefault="00003B30" w:rsidP="00562601">
                <w:r>
                  <w:t>Event Date</w:t>
                </w:r>
              </w:p>
            </w:tc>
          </w:sdtContent>
        </w:sdt>
        <w:tc>
          <w:tcPr>
            <w:tcW w:w="2154" w:type="pct"/>
            <w:tcBorders>
              <w:bottom w:val="single" w:sz="4" w:space="0" w:color="auto"/>
            </w:tcBorders>
          </w:tcPr>
          <w:p w14:paraId="261043D0" w14:textId="77777777" w:rsidR="00003B30" w:rsidRPr="00846B76" w:rsidRDefault="00003B30" w:rsidP="00562601"/>
        </w:tc>
        <w:tc>
          <w:tcPr>
            <w:tcW w:w="174" w:type="pct"/>
          </w:tcPr>
          <w:p w14:paraId="59064972" w14:textId="77777777" w:rsidR="00003B30" w:rsidRPr="00846B76" w:rsidRDefault="00003B30" w:rsidP="00562601"/>
        </w:tc>
        <w:sdt>
          <w:sdtPr>
            <w:id w:val="639315362"/>
            <w:placeholder>
              <w:docPart w:val="33E5A21E1B5946C7BAF5B05FC9A08B8D"/>
            </w:placeholder>
            <w:temporary/>
            <w:showingPlcHdr/>
            <w15:appearance w15:val="hidden"/>
          </w:sdtPr>
          <w:sdtEndPr/>
          <w:sdtContent>
            <w:tc>
              <w:tcPr>
                <w:tcW w:w="555" w:type="pct"/>
              </w:tcPr>
              <w:p w14:paraId="613C6DCF" w14:textId="77777777" w:rsidR="00003B30" w:rsidRPr="00846B76" w:rsidRDefault="00446538" w:rsidP="00562601">
                <w:r>
                  <w:t>Event Time</w:t>
                </w:r>
              </w:p>
            </w:tc>
          </w:sdtContent>
        </w:sdt>
        <w:tc>
          <w:tcPr>
            <w:tcW w:w="1528" w:type="pct"/>
            <w:tcBorders>
              <w:bottom w:val="single" w:sz="4" w:space="0" w:color="auto"/>
            </w:tcBorders>
          </w:tcPr>
          <w:p w14:paraId="664D7E68" w14:textId="77777777" w:rsidR="00003B30" w:rsidRPr="00846B76" w:rsidRDefault="00003B30" w:rsidP="00562601"/>
        </w:tc>
      </w:tr>
    </w:tbl>
    <w:p w14:paraId="391E576F" w14:textId="35506772" w:rsidR="00806FF3" w:rsidRDefault="00AB174C" w:rsidP="00562601">
      <w:pPr>
        <w:pStyle w:val="NoSpacing"/>
      </w:pPr>
      <w:r>
        <w:rPr>
          <w:noProof/>
          <w:sz w:val="12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2221E6B5" wp14:editId="6D850C12">
                <wp:simplePos x="0" y="0"/>
                <wp:positionH relativeFrom="page">
                  <wp:align>right</wp:align>
                </wp:positionH>
                <wp:positionV relativeFrom="paragraph">
                  <wp:posOffset>-1552938</wp:posOffset>
                </wp:positionV>
                <wp:extent cx="10058219" cy="8284029"/>
                <wp:effectExtent l="0" t="0" r="635" b="31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219" cy="8284029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alphaModFix amt="81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2F2B7F" id="Rectangle 10" o:spid="_x0000_s1026" style="position:absolute;margin-left:740.8pt;margin-top:-122.3pt;width:11in;height:652.3pt;z-index:-25165516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" stroked="f" strokeweight="1pt">
                <v:fill r:id="rId12" o:title="" opacity="53084f" recolor="t" rotate="t" type="frame"/>
                <w10:wrap anchorx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232D509C" wp14:editId="33473E69">
                <wp:simplePos x="0" y="0"/>
                <wp:positionH relativeFrom="margin">
                  <wp:posOffset>1197429</wp:posOffset>
                </wp:positionH>
                <wp:positionV relativeFrom="paragraph">
                  <wp:posOffset>-1389924</wp:posOffset>
                </wp:positionV>
                <wp:extent cx="6106432" cy="1404620"/>
                <wp:effectExtent l="0" t="0" r="0" b="127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6432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CD86BF" w14:textId="1C57030C" w:rsidR="00E57429" w:rsidRPr="00AB174C" w:rsidRDefault="00E57429" w:rsidP="00E57429"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</w:rPr>
                            </w:pPr>
                            <w:r w:rsidRPr="00AB174C">
                              <w:rPr>
                                <w:rFonts w:ascii="Montserrat" w:hAnsi="Montserrat"/>
                                <w:b/>
                                <w:bCs/>
                                <w:color w:val="FFFFFF" w:themeColor="background1"/>
                                <w:sz w:val="52"/>
                                <w:szCs w:val="56"/>
                              </w:rPr>
                              <w:t>SHIFT SCHEDULE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32D509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94.3pt;margin-top:-109.45pt;width:480.8pt;height:110.6pt;z-index:-2516541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" filled="f" stroked="f">
                <v:textbox style="mso-fit-shape-to-text:t">
                  <w:txbxContent>
                    <w:p w14:paraId="55CD86BF" w14:textId="1C57030C" w:rsidR="00E57429" w:rsidRPr="00AB174C" w:rsidRDefault="00E57429" w:rsidP="00E57429">
                      <w:pPr>
                        <w:jc w:val="center"/>
                        <w:rPr>
                          <w:rFonts w:ascii="Montserrat" w:hAnsi="Montserrat"/>
                          <w:b/>
                          <w:bCs/>
                          <w:color w:val="FFFFFF" w:themeColor="background1"/>
                          <w:sz w:val="52"/>
                          <w:szCs w:val="56"/>
                        </w:rPr>
                      </w:pPr>
                      <w:r w:rsidRPr="00AB174C">
                        <w:rPr>
                          <w:rFonts w:ascii="Montserrat" w:hAnsi="Montserrat"/>
                          <w:b/>
                          <w:bCs/>
                          <w:color w:val="FFFFFF" w:themeColor="background1"/>
                          <w:sz w:val="52"/>
                          <w:szCs w:val="56"/>
                        </w:rPr>
                        <w:t>SHIFT SCHEDULE 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57429" w:rsidRPr="00562601">
        <w:rPr>
          <w:rFonts w:ascii="Corbel" w:hAnsi="Corbel" w:cs="Times New Roman"/>
          <w:b/>
          <w:noProof/>
          <w:color w:val="FFFFFF"/>
          <w:sz w:val="44"/>
          <w:szCs w:val="24"/>
        </w:rPr>
        <w:drawing>
          <wp:anchor distT="0" distB="0" distL="114300" distR="114300" simplePos="0" relativeHeight="251663360" behindDoc="1" locked="0" layoutInCell="1" allowOverlap="1" wp14:anchorId="0DA5A280" wp14:editId="6F2FD600">
            <wp:simplePos x="0" y="0"/>
            <wp:positionH relativeFrom="column">
              <wp:posOffset>783408</wp:posOffset>
            </wp:positionH>
            <wp:positionV relativeFrom="paragraph">
              <wp:posOffset>-1387928</wp:posOffset>
            </wp:positionV>
            <wp:extent cx="685800" cy="685800"/>
            <wp:effectExtent l="0" t="0" r="0" b="0"/>
            <wp:wrapNone/>
            <wp:docPr id="8" name="Graphic 8" descr="Monthly calend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mployeeBadge.sv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5000" w:type="pct"/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789"/>
        <w:gridCol w:w="1109"/>
        <w:gridCol w:w="1109"/>
        <w:gridCol w:w="1109"/>
        <w:gridCol w:w="1109"/>
        <w:gridCol w:w="1109"/>
        <w:gridCol w:w="1109"/>
        <w:gridCol w:w="3511"/>
      </w:tblGrid>
      <w:tr w:rsidR="0057256E" w:rsidRPr="002B69B4" w14:paraId="33E1E929" w14:textId="77777777" w:rsidTr="00E57429">
        <w:trPr>
          <w:trHeight w:val="240"/>
        </w:trPr>
        <w:sdt>
          <w:sdtPr>
            <w:id w:val="1101532736"/>
            <w:placeholder>
              <w:docPart w:val="6A68ACC3DA2D4995BEBC1B7DE340C510"/>
            </w:placeholder>
            <w:temporary/>
            <w:showingPlcHdr/>
            <w15:appearance w15:val="hidden"/>
          </w:sdtPr>
          <w:sdtEndPr/>
          <w:sdtContent>
            <w:tc>
              <w:tcPr>
                <w:tcW w:w="1077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5C0D0507" w14:textId="77777777" w:rsidR="0057256E" w:rsidRPr="002B69B4" w:rsidRDefault="0057256E" w:rsidP="002B69B4">
                <w:pPr>
                  <w:pStyle w:val="TableHeaders"/>
                </w:pPr>
                <w:r w:rsidRPr="002B69B4">
                  <w:t>Station Name</w:t>
                </w:r>
              </w:p>
            </w:tc>
          </w:sdtContent>
        </w:sdt>
        <w:sdt>
          <w:sdtPr>
            <w:id w:val="-734620487"/>
            <w:placeholder>
              <w:docPart w:val="1810860BCF784B13BCD377CC91685A05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7A86D739" w14:textId="77777777" w:rsidR="0057256E" w:rsidRPr="002B69B4" w:rsidRDefault="0057256E" w:rsidP="002B69B4">
                <w:pPr>
                  <w:pStyle w:val="TableHeaders"/>
                </w:pPr>
                <w:r w:rsidRPr="002B69B4">
                  <w:t>Time Slot 1</w:t>
                </w:r>
              </w:p>
            </w:tc>
          </w:sdtContent>
        </w:sdt>
        <w:sdt>
          <w:sdtPr>
            <w:id w:val="-1763362029"/>
            <w:placeholder>
              <w:docPart w:val="A7F9DC758B3B45D599636B5DF313E0B7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21FBA550" w14:textId="77777777" w:rsidR="0057256E" w:rsidRPr="002B69B4" w:rsidRDefault="0057256E" w:rsidP="002B69B4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-1371136879"/>
            <w:placeholder>
              <w:docPart w:val="A7F9DC758B3B45D599636B5DF313E0B7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4E01AE6D" w14:textId="77777777" w:rsidR="0057256E" w:rsidRPr="002B69B4" w:rsidRDefault="002B69B4" w:rsidP="002B69B4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794718933"/>
            <w:placeholder>
              <w:docPart w:val="A7F9DC758B3B45D599636B5DF313E0B7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318D6690" w14:textId="77777777" w:rsidR="0057256E" w:rsidRPr="002B69B4" w:rsidRDefault="002B69B4" w:rsidP="002B69B4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-1418789846"/>
            <w:placeholder>
              <w:docPart w:val="A7F9DC758B3B45D599636B5DF313E0B7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18A4696C" w14:textId="77777777" w:rsidR="0057256E" w:rsidRPr="002B69B4" w:rsidRDefault="002B69B4" w:rsidP="002B69B4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1106313978"/>
            <w:placeholder>
              <w:docPart w:val="A7F9DC758B3B45D599636B5DF313E0B7"/>
            </w:placeholder>
            <w:temporary/>
            <w:showingPlcHdr/>
            <w15:appearance w15:val="hidden"/>
          </w:sdtPr>
          <w:sdtEndPr/>
          <w:sdtContent>
            <w:tc>
              <w:tcPr>
                <w:tcW w:w="428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766D162B" w14:textId="77777777" w:rsidR="0057256E" w:rsidRPr="002B69B4" w:rsidRDefault="002B69B4" w:rsidP="002B69B4">
                <w:pPr>
                  <w:pStyle w:val="TableHeaders"/>
                </w:pPr>
                <w:r w:rsidRPr="002B69B4">
                  <w:t>Time Slot 2</w:t>
                </w:r>
              </w:p>
            </w:tc>
          </w:sdtContent>
        </w:sdt>
        <w:sdt>
          <w:sdtPr>
            <w:id w:val="1236660449"/>
            <w:placeholder>
              <w:docPart w:val="F222627889A446C0AA66A2AF79F9223B"/>
            </w:placeholder>
            <w:temporary/>
            <w:showingPlcHdr/>
            <w15:appearance w15:val="hidden"/>
          </w:sdtPr>
          <w:sdtEndPr/>
          <w:sdtContent>
            <w:tc>
              <w:tcPr>
                <w:tcW w:w="1355" w:type="pct"/>
                <w:tcBorders>
                  <w:top w:val="single" w:sz="12" w:space="0" w:color="auto"/>
                  <w:left w:val="single" w:sz="2" w:space="0" w:color="auto"/>
                  <w:right w:val="single" w:sz="2" w:space="0" w:color="auto"/>
                </w:tcBorders>
                <w:shd w:val="clear" w:color="auto" w:fill="429EDE" w:themeFill="accent1" w:themeFillTint="99"/>
                <w:vAlign w:val="center"/>
              </w:tcPr>
              <w:p w14:paraId="51F869D4" w14:textId="77777777" w:rsidR="0057256E" w:rsidRPr="002B69B4" w:rsidRDefault="0057256E" w:rsidP="002B69B4">
                <w:pPr>
                  <w:pStyle w:val="TableHeaders"/>
                </w:pPr>
                <w:r w:rsidRPr="002B69B4">
                  <w:t>Name</w:t>
                </w:r>
              </w:p>
              <w:p w14:paraId="4200CDBF" w14:textId="77777777" w:rsidR="0057256E" w:rsidRPr="002B69B4" w:rsidRDefault="0057256E" w:rsidP="002B69B4">
                <w:pPr>
                  <w:pStyle w:val="TableHeaders"/>
                </w:pPr>
                <w:r w:rsidRPr="002B69B4">
                  <w:t>Phone Number</w:t>
                </w:r>
              </w:p>
            </w:tc>
          </w:sdtContent>
        </w:sdt>
      </w:tr>
      <w:tr w:rsidR="0057256E" w:rsidRPr="0057256E" w14:paraId="365E6579" w14:textId="77777777" w:rsidTr="0057256E">
        <w:tc>
          <w:tcPr>
            <w:tcW w:w="1077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CBA9C63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E0E81A5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D905E33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67A9A67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8822D04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505FD39" w14:textId="77777777" w:rsidR="0057256E" w:rsidRPr="0057256E" w:rsidRDefault="0057256E" w:rsidP="0057256E"/>
        </w:tc>
        <w:tc>
          <w:tcPr>
            <w:tcW w:w="428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1D03678" w14:textId="77777777" w:rsidR="0057256E" w:rsidRPr="0057256E" w:rsidRDefault="0057256E" w:rsidP="0057256E"/>
        </w:tc>
        <w:tc>
          <w:tcPr>
            <w:tcW w:w="1355" w:type="pct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BC66D5C" w14:textId="77777777" w:rsidR="0057256E" w:rsidRPr="0057256E" w:rsidRDefault="0057256E" w:rsidP="0057256E"/>
        </w:tc>
      </w:tr>
      <w:tr w:rsidR="0057256E" w:rsidRPr="0057256E" w14:paraId="04A39C9D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E67A0F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896B43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88C7A52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03D7B8D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1B988F1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5C772A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F860FC2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517945D" w14:textId="77777777" w:rsidR="0057256E" w:rsidRPr="0057256E" w:rsidRDefault="0057256E" w:rsidP="0057256E"/>
        </w:tc>
      </w:tr>
      <w:tr w:rsidR="0057256E" w:rsidRPr="0057256E" w14:paraId="742D6921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3BBEAEF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B3099A2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282A848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97E901F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76BD76C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F3412C4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BC0BC73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C0A5A0D" w14:textId="77777777" w:rsidR="0057256E" w:rsidRPr="0057256E" w:rsidRDefault="0057256E" w:rsidP="0057256E"/>
        </w:tc>
      </w:tr>
      <w:tr w:rsidR="0057256E" w:rsidRPr="0057256E" w14:paraId="4821F0C3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D2710FA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EC2EF3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75F9A6D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9B3F6B9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80D2114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ABAB821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836CF35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9B822F6" w14:textId="77777777" w:rsidR="0057256E" w:rsidRPr="0057256E" w:rsidRDefault="0057256E" w:rsidP="0057256E"/>
        </w:tc>
      </w:tr>
      <w:tr w:rsidR="0057256E" w:rsidRPr="0057256E" w14:paraId="3B4173FA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91E47EC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9BA15D4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2E451D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C24674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B9A848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1DB0D4D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B9A3024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535C7DE" w14:textId="77777777" w:rsidR="0057256E" w:rsidRPr="0057256E" w:rsidRDefault="0057256E" w:rsidP="0057256E"/>
        </w:tc>
      </w:tr>
      <w:tr w:rsidR="0057256E" w:rsidRPr="0057256E" w14:paraId="0B03E146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90B1FFA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AD691B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4A0CF6E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8428069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A4500A1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435FB13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5EDF8E5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5723FBD" w14:textId="77777777" w:rsidR="0057256E" w:rsidRPr="0057256E" w:rsidRDefault="0057256E" w:rsidP="0057256E"/>
        </w:tc>
      </w:tr>
      <w:tr w:rsidR="0057256E" w:rsidRPr="0057256E" w14:paraId="595A650D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EE5E2F8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44101D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CF03BFF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73A638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6090D3C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44D6C8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9490D38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28D148E" w14:textId="77777777" w:rsidR="0057256E" w:rsidRPr="0057256E" w:rsidRDefault="0057256E" w:rsidP="0057256E"/>
        </w:tc>
      </w:tr>
      <w:tr w:rsidR="0057256E" w:rsidRPr="0057256E" w14:paraId="7DEAE4B9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BE378EA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0A29700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887CDB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CEBC2D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B9E9862" w14:textId="6CFC1AEF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E48BF30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7DBA19A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FD372E0" w14:textId="77777777" w:rsidR="0057256E" w:rsidRPr="0057256E" w:rsidRDefault="0057256E" w:rsidP="0057256E"/>
        </w:tc>
      </w:tr>
      <w:tr w:rsidR="0057256E" w:rsidRPr="0057256E" w14:paraId="33C81BDE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75575E2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4982F7F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D63178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D8A10E0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4B626C2" w14:textId="6CF70922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AF9C1F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0A92B9E9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9F2D452" w14:textId="77777777" w:rsidR="0057256E" w:rsidRPr="0057256E" w:rsidRDefault="0057256E" w:rsidP="0057256E"/>
        </w:tc>
      </w:tr>
      <w:tr w:rsidR="0057256E" w:rsidRPr="0057256E" w14:paraId="163FDFCD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1EE1D177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82D9673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7F199E9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AAA5B3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479D8BF" w14:textId="094A5689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17CDEB8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E790FAF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355B9A6C" w14:textId="77777777" w:rsidR="0057256E" w:rsidRPr="0057256E" w:rsidRDefault="0057256E" w:rsidP="0057256E"/>
        </w:tc>
      </w:tr>
      <w:tr w:rsidR="0057256E" w:rsidRPr="0057256E" w14:paraId="4D3FE1CB" w14:textId="77777777" w:rsidTr="0057256E">
        <w:tc>
          <w:tcPr>
            <w:tcW w:w="1077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2B7988A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07C2596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5BAF12A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FC2B3E5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7B7C37A6" w14:textId="6965DF1D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676FC4E0" w14:textId="77777777" w:rsidR="0057256E" w:rsidRPr="0057256E" w:rsidRDefault="0057256E" w:rsidP="0057256E"/>
        </w:tc>
        <w:tc>
          <w:tcPr>
            <w:tcW w:w="428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45E0C308" w14:textId="77777777" w:rsidR="0057256E" w:rsidRPr="0057256E" w:rsidRDefault="0057256E" w:rsidP="0057256E"/>
        </w:tc>
        <w:tc>
          <w:tcPr>
            <w:tcW w:w="135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14:paraId="5AA6D4D5" w14:textId="77777777" w:rsidR="0057256E" w:rsidRPr="0057256E" w:rsidRDefault="0057256E" w:rsidP="0057256E"/>
        </w:tc>
      </w:tr>
    </w:tbl>
    <w:p w14:paraId="26C61099" w14:textId="70FFAF45" w:rsidR="00806FF3" w:rsidRPr="00562601" w:rsidRDefault="00806FF3" w:rsidP="00562601">
      <w:pPr>
        <w:spacing w:before="0" w:after="0"/>
        <w:rPr>
          <w:sz w:val="12"/>
        </w:rPr>
      </w:pPr>
    </w:p>
    <w:sectPr w:rsidR="00806FF3" w:rsidRPr="00562601" w:rsidSect="00562601">
      <w:footerReference w:type="default" r:id="rId15"/>
      <w:pgSz w:w="15840" w:h="12240" w:orient="landscape"/>
      <w:pgMar w:top="1440" w:right="1440" w:bottom="1008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ABD5D9A" w14:textId="77777777" w:rsidR="00125658" w:rsidRDefault="00125658" w:rsidP="00650259">
      <w:pPr>
        <w:spacing w:line="240" w:lineRule="auto"/>
      </w:pPr>
      <w:r>
        <w:separator/>
      </w:r>
    </w:p>
  </w:endnote>
  <w:endnote w:type="continuationSeparator" w:id="0">
    <w:p w14:paraId="661FCF5A" w14:textId="77777777" w:rsidR="00125658" w:rsidRDefault="00125658" w:rsidP="0065025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C8D0B7D-3152-4F3C-A6BD-8B43C90B38A4}"/>
    <w:embedBold r:id="rId2" w:fontKey="{B6CBCD72-4978-44A9-9DD4-DF1E9736990B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74F7292C-07BD-4F6C-A939-27F925A86E47}"/>
    <w:embedBold r:id="rId4" w:fontKey="{709E3E3B-7DEE-491D-9800-1EBE4ACC7AD4}"/>
    <w:embedItalic r:id="rId5" w:fontKey="{AB49970E-EDC4-4666-8C4E-96C032471C6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C07255AE-35D3-4DC8-8BFB-AF7CCFEC0690}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5000" w:type="pct"/>
      <w:tblLook w:val="04A0" w:firstRow="1" w:lastRow="0" w:firstColumn="1" w:lastColumn="0" w:noHBand="0" w:noVBand="1"/>
    </w:tblPr>
    <w:tblGrid>
      <w:gridCol w:w="6480"/>
      <w:gridCol w:w="6480"/>
    </w:tblGrid>
    <w:tr w:rsidR="00562601" w:rsidRPr="00562601" w14:paraId="0B053EE5" w14:textId="77777777" w:rsidTr="00562601">
      <w:tc>
        <w:tcPr>
          <w:tcW w:w="2500" w:type="pct"/>
          <w:vAlign w:val="center"/>
        </w:tcPr>
        <w:p w14:paraId="086B23C4" w14:textId="7A5D79D2" w:rsidR="00562601" w:rsidRPr="00562601" w:rsidRDefault="00562601" w:rsidP="002B69B4">
          <w:pPr>
            <w:tabs>
              <w:tab w:val="center" w:pos="4680"/>
              <w:tab w:val="right" w:pos="9810"/>
            </w:tabs>
            <w:spacing w:before="0" w:line="240" w:lineRule="auto"/>
            <w:rPr>
              <w:sz w:val="18"/>
              <w:szCs w:val="24"/>
            </w:rPr>
          </w:pPr>
        </w:p>
      </w:tc>
      <w:tc>
        <w:tcPr>
          <w:tcW w:w="2500" w:type="pct"/>
          <w:vAlign w:val="center"/>
        </w:tcPr>
        <w:p w14:paraId="1147D00D" w14:textId="413B9174" w:rsidR="00562601" w:rsidRPr="00562601" w:rsidRDefault="00562601" w:rsidP="00562601">
          <w:pPr>
            <w:tabs>
              <w:tab w:val="center" w:pos="4680"/>
              <w:tab w:val="right" w:pos="9810"/>
            </w:tabs>
            <w:spacing w:before="0" w:line="240" w:lineRule="auto"/>
            <w:jc w:val="right"/>
            <w:rPr>
              <w:sz w:val="18"/>
              <w:szCs w:val="24"/>
            </w:rPr>
          </w:pPr>
        </w:p>
      </w:tc>
    </w:tr>
  </w:tbl>
  <w:p w14:paraId="634A8532" w14:textId="77777777" w:rsidR="00562601" w:rsidRDefault="00562601" w:rsidP="00562601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D6866C4" w14:textId="77777777" w:rsidR="00125658" w:rsidRDefault="00125658" w:rsidP="00650259">
      <w:pPr>
        <w:spacing w:line="240" w:lineRule="auto"/>
      </w:pPr>
      <w:r>
        <w:separator/>
      </w:r>
    </w:p>
  </w:footnote>
  <w:footnote w:type="continuationSeparator" w:id="0">
    <w:p w14:paraId="0D307B93" w14:textId="77777777" w:rsidR="00125658" w:rsidRDefault="00125658" w:rsidP="00650259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7429"/>
    <w:rsid w:val="00003B30"/>
    <w:rsid w:val="00045CA6"/>
    <w:rsid w:val="00052382"/>
    <w:rsid w:val="0006568A"/>
    <w:rsid w:val="00076F0F"/>
    <w:rsid w:val="00084253"/>
    <w:rsid w:val="000D1F49"/>
    <w:rsid w:val="000F5C88"/>
    <w:rsid w:val="00125658"/>
    <w:rsid w:val="001727CA"/>
    <w:rsid w:val="002B69B4"/>
    <w:rsid w:val="002C56E6"/>
    <w:rsid w:val="002D3A9F"/>
    <w:rsid w:val="00354B3D"/>
    <w:rsid w:val="00361E11"/>
    <w:rsid w:val="003B4744"/>
    <w:rsid w:val="003F0847"/>
    <w:rsid w:val="0040090B"/>
    <w:rsid w:val="00446538"/>
    <w:rsid w:val="0046302A"/>
    <w:rsid w:val="00487D2D"/>
    <w:rsid w:val="004D5D62"/>
    <w:rsid w:val="005112D0"/>
    <w:rsid w:val="00562601"/>
    <w:rsid w:val="0057256E"/>
    <w:rsid w:val="00577E06"/>
    <w:rsid w:val="005A3BF7"/>
    <w:rsid w:val="005F2035"/>
    <w:rsid w:val="005F7990"/>
    <w:rsid w:val="0063739C"/>
    <w:rsid w:val="00650259"/>
    <w:rsid w:val="00770F25"/>
    <w:rsid w:val="007A35A8"/>
    <w:rsid w:val="007B0A85"/>
    <w:rsid w:val="007C6A52"/>
    <w:rsid w:val="00806FF3"/>
    <w:rsid w:val="0082043E"/>
    <w:rsid w:val="008E203A"/>
    <w:rsid w:val="00905BCD"/>
    <w:rsid w:val="0091229C"/>
    <w:rsid w:val="00940E73"/>
    <w:rsid w:val="0098597D"/>
    <w:rsid w:val="00991B30"/>
    <w:rsid w:val="009D406B"/>
    <w:rsid w:val="009F2638"/>
    <w:rsid w:val="009F619A"/>
    <w:rsid w:val="009F6DDE"/>
    <w:rsid w:val="00A370A8"/>
    <w:rsid w:val="00A60442"/>
    <w:rsid w:val="00AB174C"/>
    <w:rsid w:val="00AC2926"/>
    <w:rsid w:val="00B04A50"/>
    <w:rsid w:val="00B160CA"/>
    <w:rsid w:val="00BD4753"/>
    <w:rsid w:val="00BD5CB1"/>
    <w:rsid w:val="00BE62EE"/>
    <w:rsid w:val="00C003BA"/>
    <w:rsid w:val="00C46878"/>
    <w:rsid w:val="00CB4A51"/>
    <w:rsid w:val="00CD4532"/>
    <w:rsid w:val="00CD47B0"/>
    <w:rsid w:val="00CE6104"/>
    <w:rsid w:val="00CE7918"/>
    <w:rsid w:val="00D16163"/>
    <w:rsid w:val="00DB3FAD"/>
    <w:rsid w:val="00DD447B"/>
    <w:rsid w:val="00DF0832"/>
    <w:rsid w:val="00E57429"/>
    <w:rsid w:val="00E61C09"/>
    <w:rsid w:val="00E677FE"/>
    <w:rsid w:val="00EB3B58"/>
    <w:rsid w:val="00EC7359"/>
    <w:rsid w:val="00EE3054"/>
    <w:rsid w:val="00F00606"/>
    <w:rsid w:val="00F01256"/>
    <w:rsid w:val="00F5418C"/>
    <w:rsid w:val="00F549BE"/>
    <w:rsid w:val="00FC7475"/>
    <w:rsid w:val="00FE2E33"/>
    <w:rsid w:val="00FE78A0"/>
    <w:rsid w:val="00FF2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28249E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 w:unhideWhenUsed="1"/>
    <w:lsdException w:name="List Bullet 3" w:semiHidden="1"/>
    <w:lsdException w:name="List Bullet 4" w:semiHidden="1"/>
    <w:lsdException w:name="List Bullet 5" w:semiHidden="1"/>
    <w:lsdException w:name="List Number 2" w:semiHidden="1" w:unhideWhenUsed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562601"/>
    <w:pPr>
      <w:spacing w:before="120" w:after="80"/>
    </w:pPr>
    <w:rPr>
      <w:sz w:val="24"/>
    </w:rPr>
  </w:style>
  <w:style w:type="paragraph" w:styleId="Heading1">
    <w:name w:val="heading 1"/>
    <w:basedOn w:val="Normal"/>
    <w:link w:val="Heading1Char"/>
    <w:uiPriority w:val="1"/>
    <w:semiHidden/>
    <w:qFormat/>
    <w:rsid w:val="00CD4532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semiHidden/>
    <w:rsid w:val="00562601"/>
    <w:rPr>
      <w:b/>
      <w:color w:val="4BACC6"/>
      <w:sz w:val="52"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562601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semiHidden/>
    <w:rsid w:val="000D1F49"/>
    <w:pPr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562601"/>
    <w:rPr>
      <w:b/>
      <w:bCs/>
      <w:color w:val="694A77"/>
      <w:sz w:val="24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B04A50"/>
    <w:pPr>
      <w:tabs>
        <w:tab w:val="right" w:leader="dot" w:pos="9830"/>
      </w:tabs>
      <w:jc w:val="center"/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62601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2B69B4"/>
    <w:pPr>
      <w:spacing w:before="0"/>
    </w:pPr>
    <w:rPr>
      <w:rFonts w:asciiTheme="majorHAnsi" w:eastAsia="Calibri" w:hAnsiTheme="majorHAnsi" w:cs="Times New Roman"/>
      <w:b/>
      <w:color w:val="FFFFFF"/>
      <w:sz w:val="44"/>
    </w:rPr>
  </w:style>
  <w:style w:type="character" w:customStyle="1" w:styleId="HeaderChar">
    <w:name w:val="Header Char"/>
    <w:basedOn w:val="DefaultParagraphFont"/>
    <w:link w:val="Header"/>
    <w:uiPriority w:val="99"/>
    <w:rsid w:val="002B69B4"/>
    <w:rPr>
      <w:rFonts w:asciiTheme="majorHAnsi" w:eastAsia="Calibri" w:hAnsiTheme="majorHAnsi" w:cs="Times New Roman"/>
      <w:b/>
      <w:color w:val="FFFFFF"/>
      <w:sz w:val="44"/>
    </w:rPr>
  </w:style>
  <w:style w:type="paragraph" w:styleId="Footer">
    <w:name w:val="footer"/>
    <w:basedOn w:val="Normal"/>
    <w:link w:val="FooterChar"/>
    <w:uiPriority w:val="99"/>
    <w:unhideWhenUsed/>
    <w:rsid w:val="00562601"/>
    <w:pPr>
      <w:tabs>
        <w:tab w:val="center" w:pos="4680"/>
        <w:tab w:val="right" w:pos="9810"/>
      </w:tabs>
      <w:spacing w:before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562601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56260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5626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562601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562601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62601"/>
    <w:rPr>
      <w:rFonts w:asciiTheme="majorHAnsi" w:eastAsiaTheme="majorEastAsia" w:hAnsiTheme="majorHAnsi" w:cstheme="majorBidi"/>
      <w:color w:val="0A273B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62601"/>
    <w:rPr>
      <w:rFonts w:asciiTheme="majorHAnsi" w:eastAsiaTheme="majorEastAsia" w:hAnsiTheme="majorHAnsi" w:cstheme="majorBidi"/>
      <w:i/>
      <w:iCs/>
      <w:color w:val="0A273B" w:themeColor="accent1" w:themeShade="7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6260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6260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unhideWhenUsed/>
    <w:rsid w:val="000D1F49"/>
    <w:pPr>
      <w:tabs>
        <w:tab w:val="left" w:pos="1350"/>
        <w:tab w:val="right" w:leader="dot" w:pos="9825"/>
      </w:tabs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62601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6502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06FF3"/>
    <w:rPr>
      <w:color w:val="808080"/>
    </w:rPr>
  </w:style>
  <w:style w:type="paragraph" w:customStyle="1" w:styleId="TableHeaders">
    <w:name w:val="Table Headers"/>
    <w:basedOn w:val="Normal"/>
    <w:uiPriority w:val="1"/>
    <w:qFormat/>
    <w:rsid w:val="002B69B4"/>
    <w:pPr>
      <w:tabs>
        <w:tab w:val="right" w:leader="dot" w:pos="9830"/>
      </w:tabs>
      <w:spacing w:before="0" w:after="0"/>
      <w:jc w:val="center"/>
    </w:pPr>
    <w:rPr>
      <w:rFonts w:eastAsia="Calibri" w:cstheme="minorHAnsi"/>
      <w:b/>
      <w:noProof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olunteer%20shift%20schedu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1C22EDC7C073476C8301BD85D21906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206A422-1B27-4B9A-95FC-9B93B30DCA24}"/>
      </w:docPartPr>
      <w:docPartBody>
        <w:p w:rsidR="00000000" w:rsidRDefault="0047786A">
          <w:pPr>
            <w:pStyle w:val="1C22EDC7C073476C8301BD85D219060A"/>
          </w:pPr>
          <w:r>
            <w:t>Event Name</w:t>
          </w:r>
        </w:p>
      </w:docPartBody>
    </w:docPart>
    <w:docPart>
      <w:docPartPr>
        <w:name w:val="ACC053F6A2F04400833AC8452E205C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D581D02-C4EB-4C82-AA24-D52D51F02FE6}"/>
      </w:docPartPr>
      <w:docPartBody>
        <w:p w:rsidR="00000000" w:rsidRDefault="0047786A">
          <w:pPr>
            <w:pStyle w:val="ACC053F6A2F04400833AC8452E205CC9"/>
          </w:pPr>
          <w:r>
            <w:t>Event Date</w:t>
          </w:r>
        </w:p>
      </w:docPartBody>
    </w:docPart>
    <w:docPart>
      <w:docPartPr>
        <w:name w:val="33E5A21E1B5946C7BAF5B05FC9A08B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CE5A56-4C1C-4CCB-B8EA-35F1D47C7802}"/>
      </w:docPartPr>
      <w:docPartBody>
        <w:p w:rsidR="00000000" w:rsidRDefault="0047786A">
          <w:pPr>
            <w:pStyle w:val="33E5A21E1B5946C7BAF5B05FC9A08B8D"/>
          </w:pPr>
          <w:r>
            <w:t>Event Time</w:t>
          </w:r>
        </w:p>
      </w:docPartBody>
    </w:docPart>
    <w:docPart>
      <w:docPartPr>
        <w:name w:val="6A68ACC3DA2D4995BEBC1B7DE340C5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A9674E3-ED84-4D79-8E1B-50BFE196A8F0}"/>
      </w:docPartPr>
      <w:docPartBody>
        <w:p w:rsidR="00000000" w:rsidRDefault="0047786A">
          <w:pPr>
            <w:pStyle w:val="6A68ACC3DA2D4995BEBC1B7DE340C510"/>
          </w:pPr>
          <w:r w:rsidRPr="002B69B4">
            <w:rPr>
              <w:rFonts w:eastAsia="Calibri"/>
              <w:b/>
              <w:noProof/>
            </w:rPr>
            <w:t>Station Name</w:t>
          </w:r>
        </w:p>
      </w:docPartBody>
    </w:docPart>
    <w:docPart>
      <w:docPartPr>
        <w:name w:val="1810860BCF784B13BCD377CC91685A0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FD20E7-82D3-430F-AEDF-5EBE8A3ADA39}"/>
      </w:docPartPr>
      <w:docPartBody>
        <w:p w:rsidR="00000000" w:rsidRDefault="0047786A">
          <w:pPr>
            <w:pStyle w:val="1810860BCF784B13BCD377CC91685A05"/>
          </w:pPr>
          <w:r w:rsidRPr="002B69B4">
            <w:rPr>
              <w:rFonts w:eastAsia="Calibri"/>
              <w:b/>
              <w:noProof/>
            </w:rPr>
            <w:t>Time Slot 1</w:t>
          </w:r>
        </w:p>
      </w:docPartBody>
    </w:docPart>
    <w:docPart>
      <w:docPartPr>
        <w:name w:val="A7F9DC758B3B45D599636B5DF313E0B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79C19E-00D1-4E11-97F9-220C5DB5FB2B}"/>
      </w:docPartPr>
      <w:docPartBody>
        <w:p w:rsidR="00000000" w:rsidRDefault="0047786A">
          <w:pPr>
            <w:pStyle w:val="A7F9DC758B3B45D599636B5DF313E0B7"/>
          </w:pPr>
          <w:r w:rsidRPr="002B69B4">
            <w:rPr>
              <w:rFonts w:eastAsia="Calibri"/>
              <w:b/>
              <w:noProof/>
            </w:rPr>
            <w:t>Time Slot 2</w:t>
          </w:r>
        </w:p>
      </w:docPartBody>
    </w:docPart>
    <w:docPart>
      <w:docPartPr>
        <w:name w:val="F222627889A446C0AA66A2AF79F922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40D63F9-4DAE-45D9-A548-A47F13181324}"/>
      </w:docPartPr>
      <w:docPartBody>
        <w:p w:rsidR="00320D63" w:rsidRPr="002B69B4" w:rsidRDefault="0047786A" w:rsidP="002B69B4">
          <w:pPr>
            <w:pStyle w:val="TableHeaders"/>
          </w:pPr>
          <w:r w:rsidRPr="002B69B4">
            <w:t>Name</w:t>
          </w:r>
        </w:p>
        <w:p w:rsidR="00000000" w:rsidRDefault="0047786A">
          <w:pPr>
            <w:pStyle w:val="F222627889A446C0AA66A2AF79F9223B"/>
          </w:pPr>
          <w:r w:rsidRPr="002B69B4">
            <w:rPr>
              <w:rFonts w:eastAsia="Calibri"/>
              <w:b/>
              <w:noProof/>
            </w:rPr>
            <w:t>Phone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12AE"/>
    <w:rsid w:val="0047786A"/>
    <w:rsid w:val="00C51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C22EDC7C073476C8301BD85D219060A">
    <w:name w:val="1C22EDC7C073476C8301BD85D219060A"/>
  </w:style>
  <w:style w:type="paragraph" w:customStyle="1" w:styleId="ACC053F6A2F04400833AC8452E205CC9">
    <w:name w:val="ACC053F6A2F04400833AC8452E205CC9"/>
  </w:style>
  <w:style w:type="paragraph" w:customStyle="1" w:styleId="33E5A21E1B5946C7BAF5B05FC9A08B8D">
    <w:name w:val="33E5A21E1B5946C7BAF5B05FC9A08B8D"/>
  </w:style>
  <w:style w:type="paragraph" w:customStyle="1" w:styleId="6A68ACC3DA2D4995BEBC1B7DE340C510">
    <w:name w:val="6A68ACC3DA2D4995BEBC1B7DE340C510"/>
  </w:style>
  <w:style w:type="paragraph" w:customStyle="1" w:styleId="1810860BCF784B13BCD377CC91685A05">
    <w:name w:val="1810860BCF784B13BCD377CC91685A05"/>
  </w:style>
  <w:style w:type="paragraph" w:customStyle="1" w:styleId="A7F9DC758B3B45D599636B5DF313E0B7">
    <w:name w:val="A7F9DC758B3B45D599636B5DF313E0B7"/>
  </w:style>
  <w:style w:type="paragraph" w:customStyle="1" w:styleId="TableHeaders">
    <w:name w:val="Table Headers"/>
    <w:basedOn w:val="Normal"/>
    <w:uiPriority w:val="1"/>
    <w:qFormat/>
    <w:pPr>
      <w:tabs>
        <w:tab w:val="right" w:leader="dot" w:pos="9830"/>
      </w:tabs>
      <w:spacing w:after="0" w:line="271" w:lineRule="auto"/>
      <w:jc w:val="center"/>
    </w:pPr>
    <w:rPr>
      <w:rFonts w:eastAsia="Calibri" w:cstheme="minorHAnsi"/>
      <w:b/>
      <w:noProof/>
      <w:sz w:val="24"/>
      <w:szCs w:val="18"/>
      <w:lang w:val="en-US" w:eastAsia="en-US"/>
    </w:rPr>
  </w:style>
  <w:style w:type="paragraph" w:customStyle="1" w:styleId="F222627889A446C0AA66A2AF79F9223B">
    <w:name w:val="F222627889A446C0AA66A2AF79F9223B"/>
  </w:style>
  <w:style w:type="paragraph" w:customStyle="1" w:styleId="1B4A935CEF3F4DC19506A3025839E79F">
    <w:name w:val="1B4A935CEF3F4DC19506A3025839E79F"/>
    <w:rsid w:val="00C512AE"/>
  </w:style>
  <w:style w:type="paragraph" w:customStyle="1" w:styleId="A0EECAC7F7544F9F80CC8B64065E00CB">
    <w:name w:val="A0EECAC7F7544F9F80CC8B64065E00CB"/>
    <w:rsid w:val="00C512AE"/>
  </w:style>
  <w:style w:type="paragraph" w:customStyle="1" w:styleId="985C7B01651F44FA9C07E456FD92FD39">
    <w:name w:val="985C7B01651F44FA9C07E456FD92FD39"/>
    <w:rsid w:val="00C512A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E1CB59-E5EF-4DD1-BDC9-9C0968D48F6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2212230C-496D-40E4-90AE-7F88D4CC9A9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2D7B33E-1E29-4AEC-95F1-86586C7B60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E5C57BA-013F-4CCA-99FB-A4599515E0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shift schedule</Template>
  <TotalTime>0</TotalTime>
  <Pages>1</Pages>
  <Words>40</Words>
  <Characters>229</Characters>
  <Application>Microsoft Office Word</Application>
  <DocSecurity>0</DocSecurity>
  <Lines>1</Lines>
  <Paragraphs>1</Paragraphs>
  <ScaleCrop>false</ScaleCrop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2020-07-22T03:46:00Z</dcterms:created>
  <dcterms:modified xsi:type="dcterms:W3CDTF">2020-07-22T03:46:00Z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